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91B84C7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F1B29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Wkp0gEZ3CokCORv0l9gfgJyL5Unq595egPOWP8e45XlSMY7i15bwHVmIH6N6iEZvuBi6mJgundb1SiXQcN62uQ==" w:salt="+dK47D0DoFCN8qhK4YmG0Q==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732E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95785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03A30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1C9884F9D09E45A17A8ED335345085" ma:contentTypeVersion="3" ma:contentTypeDescription="Ein neues Dokument erstellen." ma:contentTypeScope="" ma:versionID="b4424c2db2f6f580d70bcdb020d5a682">
  <xsd:schema xmlns:xsd="http://www.w3.org/2001/XMLSchema" xmlns:xs="http://www.w3.org/2001/XMLSchema" xmlns:p="http://schemas.microsoft.com/office/2006/metadata/properties" xmlns:ns2="6bb66255-2258-4280-af8a-c44e448938f2" targetNamespace="http://schemas.microsoft.com/office/2006/metadata/properties" ma:root="true" ma:fieldsID="f70e8a3ee3afcca0fe8fe2d67fc73ea1" ns2:_="">
    <xsd:import namespace="6bb66255-2258-4280-af8a-c44e448938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66255-2258-4280-af8a-c44e44893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6EECC53-C067-4119-BBEF-24D45EAA6809}"/>
</file>

<file path=customXml/itemProps3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20</cp:revision>
  <cp:lastPrinted>2019-02-07T07:46:00Z</cp:lastPrinted>
  <dcterms:created xsi:type="dcterms:W3CDTF">2019-10-25T08:12:00Z</dcterms:created>
  <dcterms:modified xsi:type="dcterms:W3CDTF">2025-09-26T08:31:00Z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0x010100551C9884F9D09E45A17A8ED335345085</vt:lpwstr>
  </property>
  <property fmtid="{D5CDD505-2E9C-101B-9397-08002B2CF9AE}" pid="12" name="Order">
    <vt:r8>186800</vt:r8>
  </property>
</Properties>
</file>